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85565" w14:textId="7FD9704B" w:rsidR="00BA00AB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RADDYCHE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53B5F132" w14:textId="5BD30F63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B0231B7" w14:textId="2E3A10C6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246DD" w14:textId="608531F9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DB054E" w14:textId="394CFB84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5959C507" w14:textId="1E32D62A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428)</w:t>
      </w:r>
    </w:p>
    <w:p w14:paraId="1F4EC9EC" w14:textId="2CA53335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AA553D" w14:textId="1994EEF6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01921" w14:textId="70809C8E" w:rsid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1102DB71" w14:textId="0B24A9CD" w:rsidR="00C67B72" w:rsidRPr="00C67B72" w:rsidRDefault="00C67B72" w:rsidP="009139A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C67B72" w:rsidRPr="00C67B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F6B59" w14:textId="77777777" w:rsidR="00C67B72" w:rsidRDefault="00C67B72" w:rsidP="009139A6">
      <w:r>
        <w:separator/>
      </w:r>
    </w:p>
  </w:endnote>
  <w:endnote w:type="continuationSeparator" w:id="0">
    <w:p w14:paraId="16CF6DAC" w14:textId="77777777" w:rsidR="00C67B72" w:rsidRDefault="00C67B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8FE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224F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08C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0C001" w14:textId="77777777" w:rsidR="00C67B72" w:rsidRDefault="00C67B72" w:rsidP="009139A6">
      <w:r>
        <w:separator/>
      </w:r>
    </w:p>
  </w:footnote>
  <w:footnote w:type="continuationSeparator" w:id="0">
    <w:p w14:paraId="0858EBBD" w14:textId="77777777" w:rsidR="00C67B72" w:rsidRDefault="00C67B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2A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43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D45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B7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7B7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BC796"/>
  <w15:chartTrackingRefBased/>
  <w15:docId w15:val="{EC49AD3F-7D57-4FC2-B398-5574ED84C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2021-05-13T10:01:00Z</dcterms:created>
  <dcterms:modified xsi:type="dcterms:W3CDTF">2021-05-13T10:04:00Z</dcterms:modified>
</cp:coreProperties>
</file>